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B050B1" w14:textId="4D8D1195" w:rsidR="0006014B" w:rsidRDefault="0006014B" w:rsidP="000601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PYLCORN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06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6148053" w14:textId="77777777" w:rsidR="0006014B" w:rsidRDefault="0006014B" w:rsidP="000601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4B8BCAE4" w14:textId="77777777" w:rsidR="0006014B" w:rsidRDefault="0006014B" w:rsidP="000601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F36565" w14:textId="77777777" w:rsidR="0006014B" w:rsidRDefault="0006014B" w:rsidP="000601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85A1FE" w14:textId="54E567C9" w:rsidR="0006014B" w:rsidRDefault="0006014B" w:rsidP="000601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 Dec.1406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tonsure.   </w:t>
      </w:r>
    </w:p>
    <w:p w14:paraId="11A45FFF" w14:textId="3A946BA5" w:rsidR="0006014B" w:rsidRDefault="0006014B" w:rsidP="000601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A03817E" w14:textId="77777777" w:rsidR="0006014B" w:rsidRDefault="0006014B" w:rsidP="000601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8BA008" w14:textId="77777777" w:rsidR="0006014B" w:rsidRDefault="0006014B" w:rsidP="000601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8723E7" w14:textId="77777777" w:rsidR="0006014B" w:rsidRPr="007B4693" w:rsidRDefault="0006014B" w:rsidP="000601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April 2021</w:t>
      </w:r>
    </w:p>
    <w:p w14:paraId="1CE10C0C" w14:textId="61793C51" w:rsidR="00BA00AB" w:rsidRPr="0006014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601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495441" w14:textId="77777777" w:rsidR="0006014B" w:rsidRDefault="0006014B" w:rsidP="009139A6">
      <w:r>
        <w:separator/>
      </w:r>
    </w:p>
  </w:endnote>
  <w:endnote w:type="continuationSeparator" w:id="0">
    <w:p w14:paraId="14A1484E" w14:textId="77777777" w:rsidR="0006014B" w:rsidRDefault="000601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901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32F4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64A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97F95D" w14:textId="77777777" w:rsidR="0006014B" w:rsidRDefault="0006014B" w:rsidP="009139A6">
      <w:r>
        <w:separator/>
      </w:r>
    </w:p>
  </w:footnote>
  <w:footnote w:type="continuationSeparator" w:id="0">
    <w:p w14:paraId="58D8971E" w14:textId="77777777" w:rsidR="0006014B" w:rsidRDefault="000601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557E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073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BA6A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14B"/>
    <w:rsid w:val="0006014B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F21F9"/>
  <w15:chartTrackingRefBased/>
  <w15:docId w15:val="{6B19FF45-0679-421E-A5B1-1A8C08D34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2021-04-02T20:05:00Z</dcterms:created>
  <dcterms:modified xsi:type="dcterms:W3CDTF">2021-04-02T20:06:00Z</dcterms:modified>
</cp:coreProperties>
</file>